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50928" w14:textId="462126E3" w:rsidR="00535962" w:rsidRPr="00F7167E" w:rsidRDefault="00D074AF">
      <w:r>
        <w:rPr>
          <w:noProof/>
          <w:lang w:eastAsia="es-ES"/>
        </w:rPr>
        <w:drawing>
          <wp:anchor distT="0" distB="0" distL="114300" distR="114300" simplePos="0" relativeHeight="251677184" behindDoc="0" locked="0" layoutInCell="1" allowOverlap="1" wp14:anchorId="727B1334" wp14:editId="10598C1A">
            <wp:simplePos x="0" y="0"/>
            <wp:positionH relativeFrom="column">
              <wp:posOffset>-390525</wp:posOffset>
            </wp:positionH>
            <wp:positionV relativeFrom="paragraph">
              <wp:posOffset>-180975</wp:posOffset>
            </wp:positionV>
            <wp:extent cx="974787" cy="638175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87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200"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250C2DC7">
                <wp:simplePos x="0" y="0"/>
                <wp:positionH relativeFrom="column">
                  <wp:posOffset>4419600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66C46180" w:rsidR="00657200" w:rsidRPr="00A46CB8" w:rsidRDefault="00555FC7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F81B8D">
                                    <w:rPr>
                                      <w:b/>
                                    </w:rPr>
                                    <w:t>DAF</w:t>
                                  </w: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  <w:r w:rsidR="00153F75">
                                    <w:rPr>
                                      <w:b/>
                                    </w:rPr>
                                    <w:t>C</w:t>
                                  </w:r>
                                  <w:r w:rsidR="00490966">
                                    <w:rPr>
                                      <w:b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667F33">
                                    <w:rPr>
                                      <w:b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  <w:r w:rsidR="00141A69">
                                    <w:rPr>
                                      <w:b/>
                                    </w:rPr>
                                    <w:t>0</w:t>
                                  </w:r>
                                  <w:r w:rsidR="0088558B">
                                    <w:rPr>
                                      <w:b/>
                                    </w:rPr>
                                    <w:t>0</w:t>
                                  </w:r>
                                  <w:r w:rsidR="00490966">
                                    <w:rPr>
                                      <w:b/>
                                    </w:rPr>
                                    <w:t>60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7D27146A" w:rsidR="00657200" w:rsidRPr="00F13074" w:rsidRDefault="00F63AA1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8pt;margin-top:-57.7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66C46180" w:rsidR="00657200" w:rsidRPr="00A46CB8" w:rsidRDefault="00555FC7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</w:t>
                            </w:r>
                            <w:r w:rsidR="00F81B8D">
                              <w:rPr>
                                <w:b/>
                              </w:rPr>
                              <w:t>DAF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153F75">
                              <w:rPr>
                                <w:b/>
                              </w:rPr>
                              <w:t>C</w:t>
                            </w:r>
                            <w:r w:rsidR="00490966">
                              <w:rPr>
                                <w:b/>
                              </w:rPr>
                              <w:t>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667F33">
                              <w:rPr>
                                <w:b/>
                              </w:rPr>
                              <w:t>4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141A69">
                              <w:rPr>
                                <w:b/>
                              </w:rPr>
                              <w:t>0</w:t>
                            </w:r>
                            <w:r w:rsidR="0088558B">
                              <w:rPr>
                                <w:b/>
                              </w:rPr>
                              <w:t>0</w:t>
                            </w:r>
                            <w:r w:rsidR="00490966">
                              <w:rPr>
                                <w:b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7D27146A" w:rsidR="00657200" w:rsidRPr="00F13074" w:rsidRDefault="00F63AA1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44CA38CE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28E7933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549059A2">
                <wp:simplePos x="0" y="0"/>
                <wp:positionH relativeFrom="column">
                  <wp:posOffset>4789170</wp:posOffset>
                </wp:positionH>
                <wp:positionV relativeFrom="paragraph">
                  <wp:posOffset>255270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6381124B" w:rsidR="0026335F" w:rsidRPr="0026335F" w:rsidRDefault="0049096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31</w:t>
                                </w:r>
                                <w:r w:rsidR="00E044CB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C53EA3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667F33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JULIO</w:t>
                                </w:r>
                                <w:r w:rsidR="00C53EA3">
                                  <w:rPr>
                                    <w:rStyle w:val="Style5"/>
                                    <w:lang w:val="es-DO"/>
                                  </w:rPr>
                                  <w:t xml:space="preserve"> de 202</w:t>
                                </w:r>
                                <w:r w:rsidR="00667F33">
                                  <w:rPr>
                                    <w:rStyle w:val="Style5"/>
                                    <w:lang w:val="es-DO"/>
                                  </w:rPr>
                                  <w:t>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77.1pt;margin-top:20.1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" filled="f" stroked="f">
                <v:textbox>
                  <w:txbxContent>
                    <w:p w14:paraId="62F60D44" w14:textId="6381124B" w:rsidR="0026335F" w:rsidRPr="0026335F" w:rsidRDefault="0049096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31</w:t>
                          </w:r>
                          <w:r w:rsidR="00E044CB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C53EA3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667F33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>
                            <w:rPr>
                              <w:rStyle w:val="Style5"/>
                              <w:lang w:val="es-DO"/>
                            </w:rPr>
                            <w:t>JULIO</w:t>
                          </w:r>
                          <w:r w:rsidR="00C53EA3">
                            <w:rPr>
                              <w:rStyle w:val="Style5"/>
                              <w:lang w:val="es-DO"/>
                            </w:rPr>
                            <w:t xml:space="preserve"> de 202</w:t>
                          </w:r>
                          <w:r w:rsidR="00667F33">
                            <w:rPr>
                              <w:rStyle w:val="Style5"/>
                              <w:lang w:val="es-DO"/>
                            </w:rPr>
                            <w:t>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490966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000000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77777777" w:rsidR="00E82502" w:rsidRPr="005958F7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C00000"/>
          <w:sz w:val="20"/>
          <w:szCs w:val="20"/>
          <w:lang w:val="es-DO"/>
        </w:rPr>
      </w:pPr>
      <w:r w:rsidRPr="005958F7">
        <w:rPr>
          <w:i/>
          <w:iCs/>
          <w:color w:val="C0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5958F7">
        <w:rPr>
          <w:i/>
          <w:iCs/>
          <w:color w:val="C00000"/>
          <w:sz w:val="20"/>
          <w:szCs w:val="20"/>
          <w:lang w:val="es-DO"/>
        </w:rPr>
        <w:t xml:space="preserve">siguientes. </w:t>
      </w:r>
      <w:r w:rsidRPr="005958F7">
        <w:rPr>
          <w:i/>
          <w:iCs/>
          <w:color w:val="C00000"/>
          <w:sz w:val="20"/>
          <w:szCs w:val="20"/>
          <w:lang w:val="es-DO"/>
        </w:rPr>
        <w:t>No se aceptará ninguna alteración a est</w:t>
      </w:r>
      <w:r w:rsidR="00D1201E" w:rsidRPr="005958F7">
        <w:rPr>
          <w:i/>
          <w:iCs/>
          <w:color w:val="C00000"/>
          <w:sz w:val="20"/>
          <w:szCs w:val="20"/>
          <w:lang w:val="es-DO"/>
        </w:rPr>
        <w:t>e formulario ni se aceptarán su</w:t>
      </w:r>
      <w:r w:rsidRPr="005958F7">
        <w:rPr>
          <w:i/>
          <w:iCs/>
          <w:color w:val="C00000"/>
          <w:sz w:val="20"/>
          <w:szCs w:val="20"/>
          <w:lang w:val="es-DO"/>
        </w:rPr>
        <w:t>stitutos.]</w:t>
      </w:r>
    </w:p>
    <w:p w14:paraId="6DCAD01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1DA4310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</w:t>
      </w:r>
    </w:p>
    <w:p w14:paraId="656C557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>:</w:t>
            </w:r>
            <w:r w:rsidR="00E82502" w:rsidRPr="005958F7">
              <w:rPr>
                <w:color w:val="C00000"/>
                <w:sz w:val="22"/>
                <w:szCs w:val="22"/>
                <w:lang w:val="es-DO"/>
              </w:rPr>
              <w:t xml:space="preserve">  </w:t>
            </w:r>
            <w:r w:rsidR="00E82502" w:rsidRPr="005958F7">
              <w:rPr>
                <w:bCs/>
                <w:i/>
                <w:iCs/>
                <w:color w:val="C0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5958F7">
              <w:rPr>
                <w:bCs/>
                <w:i/>
                <w:iCs/>
                <w:color w:val="C0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="00D1201E"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nú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Nombre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30E7B41" w14:textId="77777777" w:rsidR="00E82502" w:rsidRPr="005958F7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</w:t>
            </w:r>
            <w:r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>: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 xml:space="preserve"> [indicar la dirección del representante autorizado]</w:t>
            </w:r>
          </w:p>
          <w:p w14:paraId="2D9B2915" w14:textId="77777777" w:rsidR="00E82502" w:rsidRPr="005958F7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BD1DA7">
              <w:rPr>
                <w:i/>
                <w:iCs/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483D4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Dirección de correo electrónico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>:</w:t>
            </w:r>
            <w:r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 xml:space="preserve">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016C6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10470" w14:textId="77777777" w:rsidR="00104BF0" w:rsidRDefault="00104BF0" w:rsidP="001007E7">
      <w:pPr>
        <w:spacing w:after="0" w:line="240" w:lineRule="auto"/>
      </w:pPr>
      <w:r>
        <w:separator/>
      </w:r>
    </w:p>
  </w:endnote>
  <w:endnote w:type="continuationSeparator" w:id="0">
    <w:p w14:paraId="03C5CB8D" w14:textId="77777777" w:rsidR="00104BF0" w:rsidRDefault="00104BF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A76DC" w14:textId="77777777" w:rsidR="00104BF0" w:rsidRDefault="00104BF0" w:rsidP="001007E7">
      <w:pPr>
        <w:spacing w:after="0" w:line="240" w:lineRule="auto"/>
      </w:pPr>
      <w:r>
        <w:separator/>
      </w:r>
    </w:p>
  </w:footnote>
  <w:footnote w:type="continuationSeparator" w:id="0">
    <w:p w14:paraId="473C15F5" w14:textId="77777777" w:rsidR="00104BF0" w:rsidRDefault="00104BF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733E0"/>
    <w:rsid w:val="0007462B"/>
    <w:rsid w:val="00095967"/>
    <w:rsid w:val="000A558A"/>
    <w:rsid w:val="000B0DCD"/>
    <w:rsid w:val="000C50A2"/>
    <w:rsid w:val="000D6E9A"/>
    <w:rsid w:val="000E02D9"/>
    <w:rsid w:val="001007E7"/>
    <w:rsid w:val="001020C0"/>
    <w:rsid w:val="00104BF0"/>
    <w:rsid w:val="00141A69"/>
    <w:rsid w:val="001466B0"/>
    <w:rsid w:val="00153F75"/>
    <w:rsid w:val="00157600"/>
    <w:rsid w:val="00170EC5"/>
    <w:rsid w:val="00181E8D"/>
    <w:rsid w:val="00194FF2"/>
    <w:rsid w:val="001A3F92"/>
    <w:rsid w:val="001C403F"/>
    <w:rsid w:val="001F73A7"/>
    <w:rsid w:val="002009A7"/>
    <w:rsid w:val="00253DBA"/>
    <w:rsid w:val="00255298"/>
    <w:rsid w:val="0026335F"/>
    <w:rsid w:val="00291C2A"/>
    <w:rsid w:val="00295BD4"/>
    <w:rsid w:val="002A44D7"/>
    <w:rsid w:val="002A796E"/>
    <w:rsid w:val="002D451D"/>
    <w:rsid w:val="002E1412"/>
    <w:rsid w:val="00314023"/>
    <w:rsid w:val="0033712A"/>
    <w:rsid w:val="00341484"/>
    <w:rsid w:val="00350FE4"/>
    <w:rsid w:val="00392351"/>
    <w:rsid w:val="003A6141"/>
    <w:rsid w:val="00404131"/>
    <w:rsid w:val="0042490F"/>
    <w:rsid w:val="004379A6"/>
    <w:rsid w:val="0044234A"/>
    <w:rsid w:val="00456C17"/>
    <w:rsid w:val="00464769"/>
    <w:rsid w:val="00466B9C"/>
    <w:rsid w:val="004864D9"/>
    <w:rsid w:val="00490966"/>
    <w:rsid w:val="004B30DA"/>
    <w:rsid w:val="004C16DD"/>
    <w:rsid w:val="004C406C"/>
    <w:rsid w:val="004D45A8"/>
    <w:rsid w:val="00517F1F"/>
    <w:rsid w:val="00535962"/>
    <w:rsid w:val="00540B79"/>
    <w:rsid w:val="00555FC7"/>
    <w:rsid w:val="005958F7"/>
    <w:rsid w:val="00611A07"/>
    <w:rsid w:val="0062592A"/>
    <w:rsid w:val="006506D0"/>
    <w:rsid w:val="00651E48"/>
    <w:rsid w:val="00657200"/>
    <w:rsid w:val="00666D56"/>
    <w:rsid w:val="00667F33"/>
    <w:rsid w:val="006709BC"/>
    <w:rsid w:val="006C0DAB"/>
    <w:rsid w:val="006E0A20"/>
    <w:rsid w:val="006F1215"/>
    <w:rsid w:val="006F18FF"/>
    <w:rsid w:val="006F567F"/>
    <w:rsid w:val="00725091"/>
    <w:rsid w:val="00735AD0"/>
    <w:rsid w:val="00780880"/>
    <w:rsid w:val="00793D13"/>
    <w:rsid w:val="007A7E63"/>
    <w:rsid w:val="007B0E1F"/>
    <w:rsid w:val="007B2881"/>
    <w:rsid w:val="007B6F6F"/>
    <w:rsid w:val="007E33E2"/>
    <w:rsid w:val="00805ED8"/>
    <w:rsid w:val="00820C9F"/>
    <w:rsid w:val="00823A3B"/>
    <w:rsid w:val="0082707E"/>
    <w:rsid w:val="008315B0"/>
    <w:rsid w:val="0088558B"/>
    <w:rsid w:val="008B3AE5"/>
    <w:rsid w:val="008C388B"/>
    <w:rsid w:val="009620C3"/>
    <w:rsid w:val="00966EEE"/>
    <w:rsid w:val="00974E92"/>
    <w:rsid w:val="00977C54"/>
    <w:rsid w:val="009E222F"/>
    <w:rsid w:val="00A16099"/>
    <w:rsid w:val="00A271E5"/>
    <w:rsid w:val="00A4276C"/>
    <w:rsid w:val="00A640BD"/>
    <w:rsid w:val="00A641A7"/>
    <w:rsid w:val="00A72F42"/>
    <w:rsid w:val="00A84E75"/>
    <w:rsid w:val="00A946A0"/>
    <w:rsid w:val="00AD7919"/>
    <w:rsid w:val="00AF2E6B"/>
    <w:rsid w:val="00B47D60"/>
    <w:rsid w:val="00B62EEF"/>
    <w:rsid w:val="00B97B51"/>
    <w:rsid w:val="00BA0007"/>
    <w:rsid w:val="00BA366F"/>
    <w:rsid w:val="00BB1D79"/>
    <w:rsid w:val="00BB3746"/>
    <w:rsid w:val="00BC1D0C"/>
    <w:rsid w:val="00BC3A41"/>
    <w:rsid w:val="00BC61BD"/>
    <w:rsid w:val="00BC7B64"/>
    <w:rsid w:val="00BD1586"/>
    <w:rsid w:val="00BD1DA7"/>
    <w:rsid w:val="00C078CB"/>
    <w:rsid w:val="00C22500"/>
    <w:rsid w:val="00C22DBE"/>
    <w:rsid w:val="00C5078F"/>
    <w:rsid w:val="00C53EA3"/>
    <w:rsid w:val="00C66D08"/>
    <w:rsid w:val="00C7470C"/>
    <w:rsid w:val="00C83817"/>
    <w:rsid w:val="00C86CF4"/>
    <w:rsid w:val="00CA0E82"/>
    <w:rsid w:val="00CA164C"/>
    <w:rsid w:val="00CA4661"/>
    <w:rsid w:val="00CC7245"/>
    <w:rsid w:val="00CE2FC6"/>
    <w:rsid w:val="00CE67A3"/>
    <w:rsid w:val="00D026DE"/>
    <w:rsid w:val="00D074AF"/>
    <w:rsid w:val="00D1201E"/>
    <w:rsid w:val="00D24FA7"/>
    <w:rsid w:val="00D45A3E"/>
    <w:rsid w:val="00D54B5A"/>
    <w:rsid w:val="00D64696"/>
    <w:rsid w:val="00D7710E"/>
    <w:rsid w:val="00D90D49"/>
    <w:rsid w:val="00D9600B"/>
    <w:rsid w:val="00DC170F"/>
    <w:rsid w:val="00DC5D96"/>
    <w:rsid w:val="00DD4F3E"/>
    <w:rsid w:val="00E02933"/>
    <w:rsid w:val="00E044CB"/>
    <w:rsid w:val="00E13E55"/>
    <w:rsid w:val="00E25965"/>
    <w:rsid w:val="00E82502"/>
    <w:rsid w:val="00E9111B"/>
    <w:rsid w:val="00EA6B34"/>
    <w:rsid w:val="00EA7406"/>
    <w:rsid w:val="00EA7FFA"/>
    <w:rsid w:val="00EB1E47"/>
    <w:rsid w:val="00EE1E7B"/>
    <w:rsid w:val="00F225BF"/>
    <w:rsid w:val="00F53753"/>
    <w:rsid w:val="00F63AA1"/>
    <w:rsid w:val="00F67D2E"/>
    <w:rsid w:val="00F7167E"/>
    <w:rsid w:val="00F7443C"/>
    <w:rsid w:val="00F81B8D"/>
    <w:rsid w:val="00F84D68"/>
    <w:rsid w:val="00F9504D"/>
    <w:rsid w:val="00FA01DC"/>
    <w:rsid w:val="00FA0B5E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9BC7-BC78-4B8A-9783-AA73FFCA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28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Franni Suribel</cp:lastModifiedBy>
  <cp:revision>42</cp:revision>
  <cp:lastPrinted>2011-03-04T18:48:00Z</cp:lastPrinted>
  <dcterms:created xsi:type="dcterms:W3CDTF">2021-09-30T14:16:00Z</dcterms:created>
  <dcterms:modified xsi:type="dcterms:W3CDTF">2024-07-31T15:26:00Z</dcterms:modified>
</cp:coreProperties>
</file>